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38178DCC"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142487">
              <w:t>1</w:t>
            </w:r>
            <w:r w:rsidRPr="00507BFD">
              <w:t>.</w:t>
            </w:r>
            <w:bookmarkEnd w:id="3"/>
            <w:r w:rsidR="00294B04" w:rsidRPr="00507BF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294B04" w:rsidRPr="00507BFD">
              <w:rPr>
                <w:sz w:val="32"/>
              </w:rPr>
              <w:t>0</w:t>
            </w:r>
            <w:r w:rsidR="00142487">
              <w:rPr>
                <w:sz w:val="32"/>
              </w:rPr>
              <w:t>4</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E869E4">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5E757191" w14:textId="77777777" w:rsidR="00D57972" w:rsidRDefault="00E869E4" w:rsidP="00133525">
            <w:pPr>
              <w:jc w:val="right"/>
            </w:pPr>
            <w:bookmarkStart w:id="8" w:name="logos"/>
            <w:r>
              <w:pict w14:anchorId="0A2D6FE5">
                <v:shape id="_x0000_i1026" type="#_x0000_t75" style="width:127.35pt;height:75.2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10004BC2"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16" w:name="foreword"/>
      <w:bookmarkStart w:id="17" w:name="_Toc2086433"/>
      <w:bookmarkEnd w:id="16"/>
      <w:r w:rsidRPr="004D3578">
        <w:t>Foreword</w:t>
      </w:r>
      <w:bookmarkEnd w:id="17"/>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2086434"/>
      <w:bookmarkEnd w:id="19"/>
      <w:r w:rsidRPr="004D3578">
        <w:t>Introduction</w:t>
      </w:r>
      <w:bookmarkEnd w:id="20"/>
    </w:p>
    <w:p w14:paraId="487E3AD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DA37690"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730837D8" w14:textId="77777777" w:rsidR="00080512" w:rsidRPr="004D3578" w:rsidRDefault="00080512">
      <w:pPr>
        <w:pStyle w:val="Guidance"/>
      </w:pPr>
      <w:r w:rsidRPr="004D3578">
        <w:t>This clause shall start on a new page.</w:t>
      </w:r>
    </w:p>
    <w:p w14:paraId="1D5348E4" w14:textId="77777777" w:rsidR="00080512" w:rsidRPr="004D3578" w:rsidRDefault="00080512">
      <w:r w:rsidRPr="004D3578">
        <w:t>The present document …</w:t>
      </w:r>
    </w:p>
    <w:p w14:paraId="1F200A34"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29D2EDC4" w14:textId="77777777" w:rsidR="00EC4A25" w:rsidRPr="004D3578" w:rsidRDefault="00EC4A25" w:rsidP="00EC4A25">
      <w:pPr>
        <w:pStyle w:val="EX"/>
      </w:pPr>
      <w:r w:rsidRPr="004D3578">
        <w:t>…</w:t>
      </w:r>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27" w:name="_Toc2086438"/>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77777777" w:rsidR="00080512" w:rsidRPr="004D3578" w:rsidRDefault="00080512">
      <w:r w:rsidRPr="004D3578">
        <w:rPr>
          <w:b/>
        </w:rPr>
        <w:t>example:</w:t>
      </w:r>
      <w:r w:rsidRPr="004D3578">
        <w:t xml:space="preserve"> text used to clarify abstract rules by applying them literally.</w:t>
      </w:r>
    </w:p>
    <w:p w14:paraId="70B9316C" w14:textId="77777777" w:rsidR="00080512" w:rsidRPr="004D3578" w:rsidRDefault="00080512">
      <w:pPr>
        <w:pStyle w:val="Heading2"/>
      </w:pPr>
      <w:bookmarkStart w:id="28" w:name="_Toc2086439"/>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2086440"/>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End w:id="30"/>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79542A86" w:rsidR="00C17275" w:rsidRDefault="00C17275" w:rsidP="00C17275">
      <w:pPr>
        <w:pStyle w:val="Heading2"/>
      </w:pPr>
      <w:r>
        <w:t>5.1</w:t>
      </w:r>
      <w:r>
        <w:tab/>
        <w:t>Introduction</w:t>
      </w:r>
    </w:p>
    <w:p w14:paraId="1CBB7156" w14:textId="09667C7E" w:rsidR="00E42E2E" w:rsidRDefault="00E42E2E" w:rsidP="00C17275">
      <w:pPr>
        <w:pStyle w:val="Heading2"/>
      </w:pPr>
      <w:r>
        <w:t>5</w:t>
      </w:r>
      <w:r w:rsidR="00C17275">
        <w:t>.2</w:t>
      </w:r>
      <w:r>
        <w:tab/>
        <w:t>5G System and RAN Model and Simulation</w:t>
      </w:r>
    </w:p>
    <w:p w14:paraId="5DF79ED9" w14:textId="77777777" w:rsidR="00E42E2E" w:rsidRDefault="00E42E2E" w:rsidP="00E42E2E">
      <w:pPr>
        <w:pStyle w:val="EditorsNote"/>
      </w:pPr>
      <w:r>
        <w:t>Editor’s Note: add the agreed information from permanent document</w:t>
      </w:r>
    </w:p>
    <w:p w14:paraId="7F95C3EB" w14:textId="62A36F5A" w:rsidR="00E42E2E" w:rsidRDefault="00C17275" w:rsidP="00C17275">
      <w:pPr>
        <w:pStyle w:val="Heading2"/>
      </w:pPr>
      <w:r>
        <w:t>5.3</w:t>
      </w:r>
      <w:r w:rsidR="00E42E2E">
        <w:tab/>
        <w:t>Media Coding and Application Modelling and Simulation</w:t>
      </w:r>
    </w:p>
    <w:p w14:paraId="2F8A0D73" w14:textId="77777777" w:rsidR="00E42E2E" w:rsidRDefault="00E42E2E" w:rsidP="00E42E2E">
      <w:pPr>
        <w:pStyle w:val="EditorsNote"/>
      </w:pPr>
      <w:r>
        <w:t>Editor’s Note: add the agreed information from permanent document</w:t>
      </w:r>
    </w:p>
    <w:p w14:paraId="5E32D103" w14:textId="0F7DEAF3" w:rsidR="00E42E2E" w:rsidRDefault="00C17275" w:rsidP="00C17275">
      <w:pPr>
        <w:pStyle w:val="Heading2"/>
      </w:pPr>
      <w:r>
        <w:t>5.4</w:t>
      </w:r>
      <w:r w:rsidR="00E42E2E">
        <w:tab/>
        <w:t>Content Delivery Modelling and Simulation</w:t>
      </w:r>
    </w:p>
    <w:p w14:paraId="5E8950EE" w14:textId="77777777" w:rsidR="00E42E2E" w:rsidRDefault="00E42E2E" w:rsidP="00E42E2E">
      <w:pPr>
        <w:pStyle w:val="EditorsNote"/>
      </w:pPr>
      <w:r>
        <w:t>Editor’s Note: add the agreed information from permanent document</w:t>
      </w:r>
    </w:p>
    <w:p w14:paraId="54F2A96E" w14:textId="18D5C698" w:rsidR="00E42E2E" w:rsidRDefault="00C17275" w:rsidP="00C17275">
      <w:pPr>
        <w:pStyle w:val="Heading2"/>
      </w:pPr>
      <w:r>
        <w:t>5.5</w:t>
      </w:r>
      <w:r w:rsidR="00E42E2E">
        <w:tab/>
        <w:t>Quality Metrics and Computation</w:t>
      </w:r>
    </w:p>
    <w:p w14:paraId="7C5ABB2C" w14:textId="77777777" w:rsidR="00E42E2E" w:rsidRPr="00E64025" w:rsidRDefault="00E42E2E" w:rsidP="00E42E2E">
      <w:pPr>
        <w:pStyle w:val="EditorsNote"/>
      </w:pPr>
      <w:r>
        <w:t>Editor’s Note: add the agreed information from permanent document</w:t>
      </w: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t>6</w:t>
      </w:r>
      <w:r w:rsidR="00E42E2E">
        <w:t>.2</w:t>
      </w:r>
      <w:r w:rsidR="00E42E2E">
        <w:tab/>
        <w:t>Reference System Design</w:t>
      </w:r>
    </w:p>
    <w:p w14:paraId="1030CF45" w14:textId="77777777" w:rsidR="00E42E2E" w:rsidRPr="00036DD8" w:rsidRDefault="00E42E2E" w:rsidP="00E42E2E">
      <w:pPr>
        <w:pStyle w:val="EditorsNote"/>
      </w:pPr>
      <w:r>
        <w:t>Editor’s Note: add the agreed information from permanent document</w:t>
      </w:r>
    </w:p>
    <w:p w14:paraId="3B8C4230" w14:textId="7FA05F0B" w:rsidR="00E42E2E" w:rsidRDefault="00D37B9B" w:rsidP="00E42E2E">
      <w:pPr>
        <w:pStyle w:val="Heading2"/>
      </w:pPr>
      <w:r>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lastRenderedPageBreak/>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lastRenderedPageBreak/>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31" w:name="_Toc2086459"/>
      <w:r w:rsidRPr="004D3578">
        <w:lastRenderedPageBreak/>
        <w:t>Annex &lt;X&gt; (informative):</w:t>
      </w:r>
      <w:r w:rsidRPr="004D3578">
        <w:br/>
        <w:t>Change history</w:t>
      </w:r>
      <w:bookmarkEnd w:id="31"/>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3AD49" w14:textId="77777777" w:rsidR="00597B11" w:rsidRDefault="00597B11">
      <w:r>
        <w:separator/>
      </w:r>
    </w:p>
  </w:endnote>
  <w:endnote w:type="continuationSeparator" w:id="0">
    <w:p w14:paraId="039F58F4"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2DDE0" w14:textId="77777777" w:rsidR="00597B11" w:rsidRDefault="00597B11">
      <w:r>
        <w:separator/>
      </w:r>
    </w:p>
  </w:footnote>
  <w:footnote w:type="continuationSeparator" w:id="0">
    <w:p w14:paraId="15A54F55"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79E8AF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C7B">
      <w:rPr>
        <w:rFonts w:ascii="Arial" w:hAnsi="Arial" w:cs="Arial"/>
        <w:b/>
        <w:noProof/>
        <w:sz w:val="18"/>
        <w:szCs w:val="18"/>
      </w:rPr>
      <w:t>3GPP TR 26.926 V0.1.0 (2021-04)</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36BB23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C7B">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2CD4"/>
    <w:rsid w:val="00133525"/>
    <w:rsid w:val="00142487"/>
    <w:rsid w:val="0014279A"/>
    <w:rsid w:val="00156E52"/>
    <w:rsid w:val="001A4C42"/>
    <w:rsid w:val="001A7420"/>
    <w:rsid w:val="001B6637"/>
    <w:rsid w:val="001C21C3"/>
    <w:rsid w:val="001D02C2"/>
    <w:rsid w:val="001F0C1D"/>
    <w:rsid w:val="001F1132"/>
    <w:rsid w:val="001F168B"/>
    <w:rsid w:val="002347A2"/>
    <w:rsid w:val="002675F0"/>
    <w:rsid w:val="00294B04"/>
    <w:rsid w:val="002B6339"/>
    <w:rsid w:val="002E00EE"/>
    <w:rsid w:val="00313BA3"/>
    <w:rsid w:val="003172DC"/>
    <w:rsid w:val="0035462D"/>
    <w:rsid w:val="003765B8"/>
    <w:rsid w:val="003C3971"/>
    <w:rsid w:val="00423334"/>
    <w:rsid w:val="004345EC"/>
    <w:rsid w:val="00465515"/>
    <w:rsid w:val="004D3578"/>
    <w:rsid w:val="004E213A"/>
    <w:rsid w:val="004F0988"/>
    <w:rsid w:val="004F3340"/>
    <w:rsid w:val="00507BFD"/>
    <w:rsid w:val="0053388B"/>
    <w:rsid w:val="00535773"/>
    <w:rsid w:val="00543E6C"/>
    <w:rsid w:val="00565087"/>
    <w:rsid w:val="00597B11"/>
    <w:rsid w:val="005D2E01"/>
    <w:rsid w:val="005D7526"/>
    <w:rsid w:val="005E4BB2"/>
    <w:rsid w:val="00602AEA"/>
    <w:rsid w:val="00614FDF"/>
    <w:rsid w:val="00630CD4"/>
    <w:rsid w:val="0063543D"/>
    <w:rsid w:val="00647114"/>
    <w:rsid w:val="006A323F"/>
    <w:rsid w:val="006A6C7B"/>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327D9"/>
    <w:rsid w:val="00864AC6"/>
    <w:rsid w:val="008768CA"/>
    <w:rsid w:val="008801C9"/>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38E0"/>
    <w:rsid w:val="00A92BA1"/>
    <w:rsid w:val="00AC6BC6"/>
    <w:rsid w:val="00AE65E2"/>
    <w:rsid w:val="00B15449"/>
    <w:rsid w:val="00B57014"/>
    <w:rsid w:val="00B93086"/>
    <w:rsid w:val="00BA19ED"/>
    <w:rsid w:val="00BA4B8D"/>
    <w:rsid w:val="00BC0F7D"/>
    <w:rsid w:val="00BD7D31"/>
    <w:rsid w:val="00BE3255"/>
    <w:rsid w:val="00BF128E"/>
    <w:rsid w:val="00C074DD"/>
    <w:rsid w:val="00C1496A"/>
    <w:rsid w:val="00C17275"/>
    <w:rsid w:val="00C33079"/>
    <w:rsid w:val="00C45231"/>
    <w:rsid w:val="00C72833"/>
    <w:rsid w:val="00C80F1D"/>
    <w:rsid w:val="00C93F40"/>
    <w:rsid w:val="00CA3D0C"/>
    <w:rsid w:val="00D37B9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2E2E"/>
    <w:rsid w:val="00E44582"/>
    <w:rsid w:val="00E77645"/>
    <w:rsid w:val="00E869E4"/>
    <w:rsid w:val="00EA15B0"/>
    <w:rsid w:val="00EA5EA7"/>
    <w:rsid w:val="00EC4A25"/>
    <w:rsid w:val="00F025A2"/>
    <w:rsid w:val="00F04712"/>
    <w:rsid w:val="00F13360"/>
    <w:rsid w:val="00F22EC7"/>
    <w:rsid w:val="00F325C8"/>
    <w:rsid w:val="00F653B8"/>
    <w:rsid w:val="00F9008D"/>
    <w:rsid w:val="00FA1266"/>
    <w:rsid w:val="00FB798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E42E2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2216</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5</cp:revision>
  <cp:lastPrinted>2019-02-25T14:05:00Z</cp:lastPrinted>
  <dcterms:created xsi:type="dcterms:W3CDTF">2021-04-13T02:50:00Z</dcterms:created>
  <dcterms:modified xsi:type="dcterms:W3CDTF">2021-04-13T02:55:00Z</dcterms:modified>
</cp:coreProperties>
</file>